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B09A" w14:textId="11F64935" w:rsidR="006B2F86" w:rsidRDefault="00A03425" w:rsidP="00E71FC3">
      <w:pPr>
        <w:pStyle w:val="NoSpacing"/>
      </w:pPr>
      <w:r>
        <w:rPr>
          <w:u w:val="single"/>
        </w:rPr>
        <w:t>John TOBY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30631E44" w14:textId="1452078C" w:rsidR="00A03425" w:rsidRDefault="00A03425" w:rsidP="00E71FC3">
      <w:pPr>
        <w:pStyle w:val="NoSpacing"/>
      </w:pPr>
      <w:r>
        <w:t>King’s servant.</w:t>
      </w:r>
    </w:p>
    <w:p w14:paraId="29F8518A" w14:textId="365CE025" w:rsidR="00A03425" w:rsidRDefault="00A03425" w:rsidP="00E71FC3">
      <w:pPr>
        <w:pStyle w:val="NoSpacing"/>
      </w:pPr>
    </w:p>
    <w:p w14:paraId="240FAA15" w14:textId="07FCBBC7" w:rsidR="00A03425" w:rsidRDefault="00A03425" w:rsidP="00E71FC3">
      <w:pPr>
        <w:pStyle w:val="NoSpacing"/>
      </w:pPr>
    </w:p>
    <w:p w14:paraId="05BC7419" w14:textId="1EE509A5" w:rsidR="00A03425" w:rsidRDefault="00A03425" w:rsidP="00E71FC3">
      <w:pPr>
        <w:pStyle w:val="NoSpacing"/>
      </w:pPr>
      <w:r>
        <w:t>= Christina.  (Ricardian XXVIII p.96 n.140)</w:t>
      </w:r>
    </w:p>
    <w:p w14:paraId="53AFB39D" w14:textId="168A827A" w:rsidR="00A03425" w:rsidRDefault="00A03425" w:rsidP="00E71FC3">
      <w:pPr>
        <w:pStyle w:val="NoSpacing"/>
      </w:pPr>
    </w:p>
    <w:p w14:paraId="5ABC4023" w14:textId="02F552F0" w:rsidR="00A03425" w:rsidRDefault="00A03425" w:rsidP="00E71FC3">
      <w:pPr>
        <w:pStyle w:val="NoSpacing"/>
      </w:pPr>
    </w:p>
    <w:p w14:paraId="187B7AF6" w14:textId="2F27F875" w:rsidR="00A03425" w:rsidRDefault="00A03425" w:rsidP="00E71FC3">
      <w:pPr>
        <w:pStyle w:val="NoSpacing"/>
      </w:pPr>
      <w:r>
        <w:t xml:space="preserve">  6 Apr.1484</w:t>
      </w:r>
      <w:r>
        <w:tab/>
        <w:t>Richard III granted him an annuity of £6 13s 4d from the issues of the manor</w:t>
      </w:r>
    </w:p>
    <w:p w14:paraId="2B7360DE" w14:textId="6B772F97" w:rsidR="00A03425" w:rsidRDefault="00A03425" w:rsidP="00E71FC3">
      <w:pPr>
        <w:pStyle w:val="NoSpacing"/>
      </w:pPr>
      <w:r>
        <w:tab/>
      </w:r>
      <w:r>
        <w:tab/>
        <w:t xml:space="preserve">of </w:t>
      </w:r>
      <w:proofErr w:type="spellStart"/>
      <w:r>
        <w:t>Northwithom</w:t>
      </w:r>
      <w:proofErr w:type="spellEnd"/>
      <w:r>
        <w:t>, Lincolnshire.  (C.P.R. 1476-85 p.422)</w:t>
      </w:r>
    </w:p>
    <w:p w14:paraId="5669B1E2" w14:textId="2FDA1906" w:rsidR="00A03425" w:rsidRDefault="00A03425" w:rsidP="00E71FC3">
      <w:pPr>
        <w:pStyle w:val="NoSpacing"/>
      </w:pPr>
    </w:p>
    <w:p w14:paraId="5CFEC090" w14:textId="342E35CC" w:rsidR="00A03425" w:rsidRDefault="00A03425" w:rsidP="00E71FC3">
      <w:pPr>
        <w:pStyle w:val="NoSpacing"/>
      </w:pPr>
    </w:p>
    <w:p w14:paraId="6BD292A5" w14:textId="77F2F8B8" w:rsidR="00A03425" w:rsidRPr="00A03425" w:rsidRDefault="00A03425" w:rsidP="00E71FC3">
      <w:pPr>
        <w:pStyle w:val="NoSpacing"/>
      </w:pPr>
      <w:r>
        <w:t>24 October 2018</w:t>
      </w:r>
      <w:bookmarkStart w:id="0" w:name="_GoBack"/>
      <w:bookmarkEnd w:id="0"/>
    </w:p>
    <w:sectPr w:rsidR="00A03425" w:rsidRPr="00A034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017C" w14:textId="77777777" w:rsidR="00A03425" w:rsidRDefault="00A03425" w:rsidP="00E71FC3">
      <w:pPr>
        <w:spacing w:after="0" w:line="240" w:lineRule="auto"/>
      </w:pPr>
      <w:r>
        <w:separator/>
      </w:r>
    </w:p>
  </w:endnote>
  <w:endnote w:type="continuationSeparator" w:id="0">
    <w:p w14:paraId="56CB3282" w14:textId="77777777" w:rsidR="00A03425" w:rsidRDefault="00A034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5C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D6D2" w14:textId="77777777" w:rsidR="00A03425" w:rsidRDefault="00A03425" w:rsidP="00E71FC3">
      <w:pPr>
        <w:spacing w:after="0" w:line="240" w:lineRule="auto"/>
      </w:pPr>
      <w:r>
        <w:separator/>
      </w:r>
    </w:p>
  </w:footnote>
  <w:footnote w:type="continuationSeparator" w:id="0">
    <w:p w14:paraId="1AAE9CDC" w14:textId="77777777" w:rsidR="00A03425" w:rsidRDefault="00A034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25"/>
    <w:rsid w:val="001A7C09"/>
    <w:rsid w:val="00577BD5"/>
    <w:rsid w:val="00656CBA"/>
    <w:rsid w:val="006A1F77"/>
    <w:rsid w:val="00733BE7"/>
    <w:rsid w:val="00A0342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2418D"/>
  <w15:chartTrackingRefBased/>
  <w15:docId w15:val="{70BC0F0F-1914-4E84-B049-0472EB6E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2018-10-24T21:21:00Z</dcterms:created>
  <dcterms:modified xsi:type="dcterms:W3CDTF">2018-10-24T21:25:00Z</dcterms:modified>
</cp:coreProperties>
</file>